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CD32C" w14:textId="6401A90A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F21556">
        <w:t>5</w:t>
      </w:r>
      <w:r w:rsidR="004E17BD">
        <w:t>4147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7F9B3739" w14:textId="77777777" w:rsidTr="00E710D3">
        <w:trPr>
          <w:trHeight w:val="576"/>
        </w:trPr>
        <w:tc>
          <w:tcPr>
            <w:tcW w:w="4826" w:type="dxa"/>
          </w:tcPr>
          <w:p w14:paraId="7ACE01D1" w14:textId="304ADA97" w:rsidR="00E710D3" w:rsidRPr="004E17BD" w:rsidRDefault="004E17BD" w:rsidP="003E7BE8">
            <w:pPr>
              <w:tabs>
                <w:tab w:val="left" w:pos="3375"/>
              </w:tabs>
              <w:spacing w:after="0" w:line="240" w:lineRule="auto"/>
              <w:ind w:firstLine="0"/>
              <w:jc w:val="left"/>
              <w:rPr>
                <w:b/>
                <w:bCs/>
                <w:szCs w:val="20"/>
              </w:rPr>
            </w:pPr>
            <w:r w:rsidRPr="004E17BD">
              <w:rPr>
                <w:b/>
                <w:bCs/>
              </w:rPr>
              <w:t>APPLICATION OF ROLLING V WATER CONTROL AND IMPROVEMENT DISTRICT NO. 3 FOR A CERTIFICATE OF CONVENIENCE AND NECESSITY AND FOR DUAL CERTIFICATION WITH THE CITY OF RHOME IN WISE COUNTY</w:t>
            </w:r>
          </w:p>
        </w:tc>
        <w:tc>
          <w:tcPr>
            <w:tcW w:w="336" w:type="dxa"/>
            <w:noWrap/>
          </w:tcPr>
          <w:p w14:paraId="013F02B6" w14:textId="77777777" w:rsidR="00F21556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17B2374" w14:textId="77777777" w:rsidR="00F21556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6382206" w14:textId="77777777" w:rsidR="00F21556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E1A8322" w14:textId="77777777" w:rsidR="00DA790F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493B4EE" w14:textId="77777777" w:rsidR="004E17BD" w:rsidRDefault="004E17B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0D5C121" w14:textId="77777777" w:rsidR="004E17BD" w:rsidRDefault="004E17B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5004158" w14:textId="135ED653" w:rsidR="004E17BD" w:rsidRPr="008647EB" w:rsidRDefault="004E17B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15D79B92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0B77F84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147C4CCE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784832BF" w14:textId="79920534" w:rsidR="00DA790F" w:rsidRPr="008647EB" w:rsidRDefault="00144CB2" w:rsidP="002837AC">
      <w:pPr>
        <w:pStyle w:val="CaseCaption"/>
        <w:spacing w:before="240"/>
        <w:contextualSpacing w:val="0"/>
      </w:pPr>
      <w:r w:rsidRPr="00144CB2">
        <w:t xml:space="preserve">COMMISSION STAFF’S </w:t>
      </w:r>
      <w:r w:rsidR="00F24DE6">
        <w:t xml:space="preserve">amended </w:t>
      </w:r>
      <w:r w:rsidR="00377D11">
        <w:t xml:space="preserve">supplemental </w:t>
      </w:r>
      <w:r w:rsidRPr="00144CB2">
        <w:t xml:space="preserve">RECOMMENDATION ON ADMINISTRATIVE COMPLETENESS AND </w:t>
      </w:r>
      <w:r w:rsidR="0077490F">
        <w:t>RESPONSE TO ORDER No. 8</w:t>
      </w:r>
    </w:p>
    <w:p w14:paraId="04CFCB2B" w14:textId="1214B5BE" w:rsidR="00144CB2" w:rsidRDefault="00144CB2" w:rsidP="00F54DF7">
      <w:pPr>
        <w:pStyle w:val="Paragraph"/>
      </w:pPr>
      <w:r w:rsidRPr="00FE373C">
        <w:t xml:space="preserve">On </w:t>
      </w:r>
      <w:r w:rsidR="00071FCD">
        <w:t>September 23</w:t>
      </w:r>
      <w:r w:rsidR="00FE373C" w:rsidRPr="00FE373C">
        <w:t>, 2022</w:t>
      </w:r>
      <w:r w:rsidRPr="00FE373C">
        <w:t xml:space="preserve">, </w:t>
      </w:r>
      <w:r w:rsidR="00071FCD">
        <w:t xml:space="preserve">Rolling V Water </w:t>
      </w:r>
      <w:proofErr w:type="gramStart"/>
      <w:r w:rsidR="00071FCD">
        <w:t>Control</w:t>
      </w:r>
      <w:proofErr w:type="gramEnd"/>
      <w:r w:rsidR="00071FCD">
        <w:t xml:space="preserve"> and Improvement District No. 3</w:t>
      </w:r>
      <w:r w:rsidR="00071FCD" w:rsidRPr="00482E56">
        <w:t xml:space="preserve"> (</w:t>
      </w:r>
      <w:r w:rsidR="00071FCD">
        <w:t>Rolling V WCID No. 3</w:t>
      </w:r>
      <w:r w:rsidRPr="00FE373C">
        <w:t xml:space="preserve">) filed an application to </w:t>
      </w:r>
      <w:r w:rsidR="00071FCD">
        <w:t>obtain a water c</w:t>
      </w:r>
      <w:r w:rsidRPr="00FE373C">
        <w:t xml:space="preserve">ertificate of </w:t>
      </w:r>
      <w:r w:rsidR="00071FCD">
        <w:t>c</w:t>
      </w:r>
      <w:r w:rsidRPr="00FE373C">
        <w:t>onvenience and</w:t>
      </w:r>
      <w:r w:rsidR="00071FCD">
        <w:t xml:space="preserve"> n</w:t>
      </w:r>
      <w:r w:rsidRPr="00FE373C">
        <w:t xml:space="preserve">ecessity (CCN) </w:t>
      </w:r>
      <w:r w:rsidR="00071FCD">
        <w:t xml:space="preserve">and for </w:t>
      </w:r>
      <w:r w:rsidR="00071FCD" w:rsidRPr="00482E56">
        <w:t xml:space="preserve">dual certification </w:t>
      </w:r>
      <w:r w:rsidR="00071FCD">
        <w:t>with the City of Rhome</w:t>
      </w:r>
      <w:r w:rsidR="00071FCD" w:rsidRPr="00482E56">
        <w:t xml:space="preserve"> </w:t>
      </w:r>
      <w:r w:rsidR="00071FCD">
        <w:t>in Wise</w:t>
      </w:r>
      <w:r w:rsidR="00071FCD" w:rsidRPr="00482E56">
        <w:t xml:space="preserve"> County</w:t>
      </w:r>
      <w:r w:rsidRPr="00FE373C">
        <w:t>.</w:t>
      </w:r>
      <w:r w:rsidR="00377D11">
        <w:t xml:space="preserve"> Rolling </w:t>
      </w:r>
      <w:r w:rsidR="0018791F">
        <w:t>V</w:t>
      </w:r>
      <w:r w:rsidR="00377D11">
        <w:t xml:space="preserve"> WCID No. 3 filed supplemental information on October 21 </w:t>
      </w:r>
      <w:r w:rsidR="0018791F">
        <w:t xml:space="preserve">and November 4, </w:t>
      </w:r>
      <w:r w:rsidR="00377D11">
        <w:t>2022</w:t>
      </w:r>
      <w:r w:rsidR="007E7DD2">
        <w:t>, February 16 and March</w:t>
      </w:r>
      <w:r w:rsidR="00432DED">
        <w:t> </w:t>
      </w:r>
      <w:r w:rsidR="007E7DD2">
        <w:t>3,</w:t>
      </w:r>
      <w:r w:rsidR="00432DED">
        <w:t> </w:t>
      </w:r>
      <w:r w:rsidR="007E7DD2">
        <w:t>2023</w:t>
      </w:r>
      <w:r w:rsidR="00377D11">
        <w:t>.</w:t>
      </w:r>
    </w:p>
    <w:p w14:paraId="16E770C9" w14:textId="63D8A023" w:rsidR="004530A6" w:rsidRDefault="004530A6" w:rsidP="004530A6">
      <w:pPr>
        <w:pStyle w:val="Paragraph"/>
      </w:pPr>
      <w:r>
        <w:rPr>
          <w:iCs/>
        </w:rPr>
        <w:t xml:space="preserve">On </w:t>
      </w:r>
      <w:r w:rsidR="00F24DE6">
        <w:rPr>
          <w:iCs/>
        </w:rPr>
        <w:t>April 11</w:t>
      </w:r>
      <w:r>
        <w:rPr>
          <w:iCs/>
        </w:rPr>
        <w:t>, 202</w:t>
      </w:r>
      <w:r w:rsidR="0018791F">
        <w:rPr>
          <w:iCs/>
        </w:rPr>
        <w:t>3</w:t>
      </w:r>
      <w:r>
        <w:rPr>
          <w:iCs/>
        </w:rPr>
        <w:t xml:space="preserve">, the administrative law judge (ALJ) filed Order No. </w:t>
      </w:r>
      <w:r w:rsidR="00F24DE6">
        <w:rPr>
          <w:iCs/>
        </w:rPr>
        <w:t>8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Pr="00FE373C">
        <w:t xml:space="preserve">file a </w:t>
      </w:r>
      <w:r w:rsidR="00377D11">
        <w:t xml:space="preserve">supplemental </w:t>
      </w:r>
      <w:r w:rsidRPr="00FE373C">
        <w:t xml:space="preserve">recommendation </w:t>
      </w:r>
      <w:r w:rsidR="002837AC">
        <w:t xml:space="preserve">on the administrative completeness of the application </w:t>
      </w:r>
      <w:r w:rsidR="00CF6569">
        <w:t xml:space="preserve">from a financial standpoint </w:t>
      </w:r>
      <w:r>
        <w:t xml:space="preserve">by </w:t>
      </w:r>
      <w:r w:rsidR="00432DED">
        <w:t>April</w:t>
      </w:r>
      <w:r w:rsidR="007E7DD2">
        <w:t xml:space="preserve"> </w:t>
      </w:r>
      <w:r w:rsidR="00F24DE6">
        <w:t>25</w:t>
      </w:r>
      <w:r w:rsidR="00071FCD">
        <w:t xml:space="preserve">, </w:t>
      </w:r>
      <w:r>
        <w:t>202</w:t>
      </w:r>
      <w:r w:rsidR="0018791F">
        <w:t>3</w:t>
      </w:r>
      <w:r>
        <w:t>. Therefore, this pleading is timely filed.</w:t>
      </w:r>
    </w:p>
    <w:p w14:paraId="1ACD6AF9" w14:textId="77777777" w:rsidR="00D3705C" w:rsidRDefault="00D3705C" w:rsidP="00377D11">
      <w:pPr>
        <w:pStyle w:val="Heading1"/>
        <w:tabs>
          <w:tab w:val="clear" w:pos="1440"/>
        </w:tabs>
        <w:spacing w:before="240" w:after="120"/>
        <w:ind w:hanging="720"/>
      </w:pPr>
      <w:r>
        <w:t>ADMINISTRATIVE COMPLETENESS</w:t>
      </w:r>
    </w:p>
    <w:p w14:paraId="558D8E06" w14:textId="543B5102" w:rsidR="00D3705C" w:rsidRDefault="00144CB2" w:rsidP="00144CB2">
      <w:pPr>
        <w:pStyle w:val="Paragraph"/>
      </w:pPr>
      <w:r w:rsidRPr="00FE373C">
        <w:t>Staff has reviewed the application and supplemental information and, as detailed in the attached memorand</w:t>
      </w:r>
      <w:r w:rsidR="00377D11">
        <w:t>um</w:t>
      </w:r>
      <w:r w:rsidRPr="00FE373C">
        <w:t xml:space="preserve"> from </w:t>
      </w:r>
      <w:r w:rsidR="00377D11">
        <w:t xml:space="preserve">Jolie Mathis, Infrastructure Division </w:t>
      </w:r>
      <w:r w:rsidR="00377D11" w:rsidRPr="00144CB2">
        <w:t>recommends that the application is incomplete from a managerial and technical perspective</w:t>
      </w:r>
      <w:r w:rsidR="00377D11">
        <w:t xml:space="preserve">. </w:t>
      </w:r>
      <w:r w:rsidR="00C103FE">
        <w:t xml:space="preserve">Fred </w:t>
      </w:r>
      <w:r w:rsidR="00C103FE" w:rsidRPr="00C103FE">
        <w:t>Bednarski, Rate Regulation Division,</w:t>
      </w:r>
      <w:r w:rsidR="00C103FE" w:rsidRPr="00613E1F">
        <w:t xml:space="preserve"> recommends that the application is administratively complete. </w:t>
      </w:r>
      <w:r w:rsidRPr="00FE373C">
        <w:t xml:space="preserve">Staff further recommends that </w:t>
      </w:r>
      <w:r w:rsidR="00071FCD">
        <w:t>Rolling V WCID No. 3</w:t>
      </w:r>
      <w:r w:rsidRPr="00FE373C">
        <w:t xml:space="preserve"> be ordered to cure the deficiencies identified in </w:t>
      </w:r>
      <w:r w:rsidR="00377D11">
        <w:t>Ms. Mathis</w:t>
      </w:r>
      <w:r w:rsidR="002837AC">
        <w:t>’</w:t>
      </w:r>
      <w:r w:rsidRPr="00FE373C">
        <w:t xml:space="preserve"> memorand</w:t>
      </w:r>
      <w:r w:rsidR="00432DED">
        <w:t>um</w:t>
      </w:r>
      <w:r w:rsidRPr="00FE373C">
        <w:t xml:space="preserve"> by </w:t>
      </w:r>
      <w:bookmarkStart w:id="2" w:name="_Hlk126313355"/>
      <w:r w:rsidR="0018791F">
        <w:t>Ma</w:t>
      </w:r>
      <w:r w:rsidR="00432DED">
        <w:t>y 10</w:t>
      </w:r>
      <w:r w:rsidR="00FE373C" w:rsidRPr="00FE373C">
        <w:t>, 202</w:t>
      </w:r>
      <w:r w:rsidR="0018791F">
        <w:t>3</w:t>
      </w:r>
      <w:bookmarkEnd w:id="2"/>
      <w:r w:rsidRPr="00FE373C">
        <w:t xml:space="preserve"> and that Staff be given a deadline of </w:t>
      </w:r>
      <w:r w:rsidR="00432DED">
        <w:t>June 9</w:t>
      </w:r>
      <w:r w:rsidR="002837AC">
        <w:t>,</w:t>
      </w:r>
      <w:r w:rsidR="00377D11">
        <w:t> </w:t>
      </w:r>
      <w:r w:rsidR="00FE373C" w:rsidRPr="00FE373C">
        <w:t>202</w:t>
      </w:r>
      <w:r w:rsidR="00377D11">
        <w:t>3</w:t>
      </w:r>
      <w:r w:rsidRPr="00FE373C">
        <w:t xml:space="preserve"> to </w:t>
      </w:r>
      <w:r w:rsidRPr="00377D11">
        <w:t>file a supplemental recommendation on the administrative completeness of the application</w:t>
      </w:r>
      <w:r w:rsidR="00377D11" w:rsidRPr="00377D11">
        <w:t xml:space="preserve">. Staff respectfully requests adoption of these proposed deadlines as some of the noted deficiencies are related to mapping information and Staff’s mapping experts may be required to assist Rolling V WCID No. 3 regarding the supplemental mapping information needed to cure the mapping deficiencies and will require at least thirty days to review </w:t>
      </w:r>
      <w:r w:rsidR="000A7553">
        <w:t xml:space="preserve">the </w:t>
      </w:r>
      <w:r w:rsidR="00377D11" w:rsidRPr="00377D11">
        <w:t>same.</w:t>
      </w:r>
    </w:p>
    <w:p w14:paraId="1BD9D4B8" w14:textId="77777777" w:rsidR="00D3705C" w:rsidRDefault="00D3705C" w:rsidP="00377D11">
      <w:pPr>
        <w:pStyle w:val="Heading1"/>
        <w:tabs>
          <w:tab w:val="clear" w:pos="1440"/>
        </w:tabs>
        <w:spacing w:before="240" w:after="120"/>
        <w:ind w:hanging="720"/>
      </w:pPr>
      <w:r>
        <w:lastRenderedPageBreak/>
        <w:t>PROCEDURAL SCHEDULE</w:t>
      </w:r>
    </w:p>
    <w:p w14:paraId="0EC2672C" w14:textId="03869014" w:rsidR="00D3705C" w:rsidRPr="00FE5A24" w:rsidRDefault="00144CB2" w:rsidP="00144CB2">
      <w:pPr>
        <w:pStyle w:val="Paragraph"/>
      </w:pPr>
      <w:r w:rsidRPr="00144CB2">
        <w:t xml:space="preserve">In accordance with Staff’s deficiency recommendation, Staff does not propose a procedural schedule for further processing of the docket at this time. Staff intends to propose a procedural schedule alongside a subsequent recommendation that the application be found administratively complete. Staff notes that </w:t>
      </w:r>
      <w:r w:rsidR="002837AC">
        <w:t>Rolling V WCID No. 3</w:t>
      </w:r>
      <w:r w:rsidR="002837AC" w:rsidRPr="00FE373C">
        <w:t xml:space="preserve"> </w:t>
      </w:r>
      <w:r w:rsidRPr="00144CB2">
        <w:t>should not issue notice until the application is deemed sufficient.</w:t>
      </w:r>
    </w:p>
    <w:p w14:paraId="52FCABAB" w14:textId="77777777" w:rsidR="00D3705C" w:rsidRDefault="00D3705C" w:rsidP="00144CB2">
      <w:pPr>
        <w:pStyle w:val="Heading1"/>
        <w:tabs>
          <w:tab w:val="num" w:pos="1440"/>
        </w:tabs>
        <w:spacing w:after="120"/>
        <w:ind w:hanging="720"/>
      </w:pPr>
      <w:r w:rsidRPr="005E0AD2">
        <w:t>CONCLUSION</w:t>
      </w:r>
    </w:p>
    <w:p w14:paraId="4252B12A" w14:textId="6655DDB3" w:rsidR="00D3705C" w:rsidRDefault="00144CB2" w:rsidP="00D3705C">
      <w:pPr>
        <w:pStyle w:val="Paragraph"/>
      </w:pPr>
      <w:r w:rsidRPr="00FE373C">
        <w:t xml:space="preserve">For the reasons detailed above, Staff recommends that the application be found administratively </w:t>
      </w:r>
      <w:r w:rsidR="004530A6" w:rsidRPr="00FE373C">
        <w:t>incomplete,</w:t>
      </w:r>
      <w:r w:rsidRPr="00FE373C">
        <w:t xml:space="preserve"> and that </w:t>
      </w:r>
      <w:r w:rsidR="002837AC">
        <w:t>Rolling V WCID No. 3</w:t>
      </w:r>
      <w:r w:rsidR="002837AC" w:rsidRPr="00FE373C">
        <w:t xml:space="preserve"> </w:t>
      </w:r>
      <w:r w:rsidRPr="00FE373C">
        <w:t xml:space="preserve">be ordered to file supplemental information to cure the deficiencies in the application by </w:t>
      </w:r>
      <w:r w:rsidR="0018791F">
        <w:t>Ma</w:t>
      </w:r>
      <w:r w:rsidR="00432DED">
        <w:t>y 10</w:t>
      </w:r>
      <w:r w:rsidR="0018791F" w:rsidRPr="00FE373C">
        <w:t>, 202</w:t>
      </w:r>
      <w:r w:rsidR="0018791F">
        <w:t>3</w:t>
      </w:r>
      <w:r w:rsidR="00FE373C" w:rsidRPr="00FE373C">
        <w:t>.</w:t>
      </w:r>
      <w:r w:rsidRPr="00FE373C">
        <w:t xml:space="preserve"> Staff respectfully requests the entry of an order consistent with these recommendations.</w:t>
      </w:r>
    </w:p>
    <w:p w14:paraId="79635D43" w14:textId="77777777" w:rsidR="00144CB2" w:rsidRDefault="00144CB2" w:rsidP="00D3705C">
      <w:pPr>
        <w:pStyle w:val="Paragraph"/>
      </w:pPr>
    </w:p>
    <w:p w14:paraId="73FDDEB4" w14:textId="27A4DCB6" w:rsidR="00DA790F" w:rsidRDefault="00144CB2" w:rsidP="00144CB2">
      <w:pPr>
        <w:pStyle w:val="Paragraph"/>
        <w:keepNext/>
        <w:ind w:firstLine="0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1F12F7">
        <w:rPr>
          <w:noProof/>
        </w:rPr>
        <w:t>April 25, 2023</w:t>
      </w:r>
      <w:r>
        <w:fldChar w:fldCharType="end"/>
      </w:r>
    </w:p>
    <w:p w14:paraId="6D5599E5" w14:textId="77777777" w:rsidR="00144CB2" w:rsidRDefault="00144CB2" w:rsidP="00144CB2">
      <w:pPr>
        <w:pStyle w:val="Paragraph"/>
        <w:keepNext/>
        <w:ind w:firstLine="0"/>
      </w:pPr>
    </w:p>
    <w:p w14:paraId="07FDE5CC" w14:textId="77777777" w:rsidR="00144CB2" w:rsidRPr="00144CB2" w:rsidRDefault="00144CB2" w:rsidP="00144CB2">
      <w:pPr>
        <w:keepNext/>
        <w:spacing w:after="0" w:line="480" w:lineRule="auto"/>
        <w:ind w:left="4320" w:firstLine="0"/>
      </w:pPr>
      <w:r w:rsidRPr="00144CB2">
        <w:t>Respectfully submitted,</w:t>
      </w:r>
    </w:p>
    <w:p w14:paraId="32658379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 xml:space="preserve">PUBLIC UTILITY COMMISSION OF TEXAS </w:t>
      </w:r>
    </w:p>
    <w:p w14:paraId="7B7193EB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>LEGAL DIVISION</w:t>
      </w:r>
    </w:p>
    <w:p w14:paraId="4F448BD7" w14:textId="77777777" w:rsidR="00144CB2" w:rsidRPr="00144CB2" w:rsidRDefault="00144CB2" w:rsidP="00144CB2">
      <w:pPr>
        <w:keepNext/>
        <w:spacing w:after="0" w:line="240" w:lineRule="auto"/>
        <w:ind w:left="4320" w:firstLine="0"/>
        <w:rPr>
          <w:szCs w:val="20"/>
        </w:rPr>
      </w:pPr>
    </w:p>
    <w:p w14:paraId="13B59F7C" w14:textId="5806CD42" w:rsidR="00144CB2" w:rsidRPr="00144CB2" w:rsidRDefault="00432DED" w:rsidP="00144CB2">
      <w:pPr>
        <w:keepNext/>
        <w:spacing w:after="0" w:line="240" w:lineRule="auto"/>
        <w:ind w:left="4320" w:firstLine="0"/>
        <w:contextualSpacing/>
      </w:pPr>
      <w:r>
        <w:t>Marisa Lopez Wagley</w:t>
      </w:r>
    </w:p>
    <w:p w14:paraId="39B40C7F" w14:textId="2A29710A" w:rsidR="00144CB2" w:rsidRPr="00144CB2" w:rsidRDefault="00432DED" w:rsidP="00144CB2">
      <w:pPr>
        <w:keepNext/>
        <w:spacing w:after="0" w:line="240" w:lineRule="auto"/>
        <w:ind w:left="4320" w:firstLine="0"/>
        <w:contextualSpacing/>
      </w:pPr>
      <w:r>
        <w:t xml:space="preserve">Interim </w:t>
      </w:r>
      <w:r w:rsidR="00144CB2" w:rsidRPr="00144CB2">
        <w:t>Division Director</w:t>
      </w:r>
    </w:p>
    <w:p w14:paraId="4B5043AC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</w:pPr>
    </w:p>
    <w:p w14:paraId="229D0D9C" w14:textId="77777777" w:rsidR="00FE373C" w:rsidRPr="00FE373C" w:rsidRDefault="00FE373C" w:rsidP="00FE373C">
      <w:pPr>
        <w:keepNext/>
        <w:spacing w:after="0" w:line="240" w:lineRule="auto"/>
        <w:ind w:firstLine="4320"/>
      </w:pPr>
      <w:r w:rsidRPr="00FE373C">
        <w:t>Sneha Patel</w:t>
      </w:r>
    </w:p>
    <w:p w14:paraId="7E1FDC0E" w14:textId="77777777" w:rsidR="00FE373C" w:rsidRPr="00FE373C" w:rsidRDefault="00FE373C" w:rsidP="00FE373C">
      <w:pPr>
        <w:keepNext/>
        <w:spacing w:after="0" w:line="240" w:lineRule="auto"/>
        <w:ind w:firstLine="4320"/>
      </w:pPr>
      <w:r w:rsidRPr="00FE373C">
        <w:t>Managing Attorney</w:t>
      </w:r>
    </w:p>
    <w:p w14:paraId="274A02BE" w14:textId="77777777" w:rsidR="00FE373C" w:rsidRPr="00FE373C" w:rsidRDefault="00FE373C" w:rsidP="00FE373C">
      <w:pPr>
        <w:keepNext/>
        <w:spacing w:after="0" w:line="240" w:lineRule="auto"/>
        <w:ind w:firstLine="4320"/>
      </w:pPr>
    </w:p>
    <w:p w14:paraId="5D57FE06" w14:textId="77777777" w:rsidR="00FE373C" w:rsidRPr="00FE373C" w:rsidRDefault="00FE373C" w:rsidP="00FE373C">
      <w:pPr>
        <w:keepNext/>
        <w:spacing w:after="0" w:line="240" w:lineRule="auto"/>
        <w:ind w:firstLine="4320"/>
      </w:pPr>
    </w:p>
    <w:p w14:paraId="12EE32B8" w14:textId="77777777" w:rsidR="0018791F" w:rsidRPr="0018791F" w:rsidRDefault="0018791F" w:rsidP="0018791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napToGrid w:val="0"/>
        </w:rPr>
      </w:pPr>
      <w:r w:rsidRPr="0018791F">
        <w:rPr>
          <w:u w:val="single"/>
        </w:rPr>
        <w:t xml:space="preserve">  </w:t>
      </w:r>
      <w:bookmarkStart w:id="3" w:name="_Hlk117608356"/>
      <w:r w:rsidRPr="0018791F">
        <w:rPr>
          <w:u w:val="single"/>
        </w:rPr>
        <w:t>/s/ Forrest Smith</w:t>
      </w:r>
      <w:r w:rsidRPr="0018791F">
        <w:rPr>
          <w:u w:val="single"/>
        </w:rPr>
        <w:tab/>
      </w:r>
      <w:r w:rsidRPr="0018791F">
        <w:rPr>
          <w:snapToGrid w:val="0"/>
        </w:rPr>
        <w:t xml:space="preserve"> </w:t>
      </w:r>
    </w:p>
    <w:p w14:paraId="571C73EA" w14:textId="77777777" w:rsidR="0018791F" w:rsidRPr="0018791F" w:rsidRDefault="0018791F" w:rsidP="0018791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18791F">
        <w:t>Forrest Smith</w:t>
      </w:r>
    </w:p>
    <w:bookmarkEnd w:id="3"/>
    <w:p w14:paraId="5C131BC4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 xml:space="preserve">State Bar No. </w:t>
      </w:r>
      <w:r w:rsidRPr="00FE373C">
        <w:rPr>
          <w:color w:val="000000"/>
          <w:szCs w:val="20"/>
        </w:rPr>
        <w:t>24093643</w:t>
      </w:r>
    </w:p>
    <w:p w14:paraId="641D2710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1701 N. Congress Avenue</w:t>
      </w:r>
    </w:p>
    <w:p w14:paraId="4D706A20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P.O. Box 13326</w:t>
      </w:r>
    </w:p>
    <w:p w14:paraId="6CA43B3E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Austin, Texas 78711-3326</w:t>
      </w:r>
    </w:p>
    <w:p w14:paraId="7381AFC2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(512) 936-7388</w:t>
      </w:r>
    </w:p>
    <w:p w14:paraId="51409797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(512) 936-7268 (facsimile)</w:t>
      </w:r>
    </w:p>
    <w:p w14:paraId="36046E46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Forrest.Smith@puc.texas.gov</w:t>
      </w:r>
    </w:p>
    <w:p w14:paraId="1747280A" w14:textId="77777777" w:rsidR="00144CB2" w:rsidRDefault="00144CB2" w:rsidP="00144CB2">
      <w:pPr>
        <w:pStyle w:val="Paragraph"/>
        <w:ind w:left="4320" w:firstLine="0"/>
      </w:pPr>
    </w:p>
    <w:p w14:paraId="34B01622" w14:textId="768EDF41" w:rsidR="002720F6" w:rsidRPr="00702788" w:rsidRDefault="00B5746B" w:rsidP="00144CB2">
      <w:pPr>
        <w:pStyle w:val="CaseCaption"/>
        <w:contextualSpacing w:val="0"/>
        <w:rPr>
          <w:bCs/>
        </w:rPr>
      </w:pPr>
      <w:r w:rsidRPr="007E3A22">
        <w:rPr>
          <w:bCs/>
        </w:rPr>
        <w:lastRenderedPageBreak/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F21556" w:rsidRPr="00EF7381">
        <w:t>Docket</w:t>
      </w:r>
      <w:r w:rsidR="00F21556" w:rsidRPr="00D92C94">
        <w:t xml:space="preserve"> No</w:t>
      </w:r>
      <w:r w:rsidR="00F21556" w:rsidRPr="008647EB">
        <w:t>.</w:t>
      </w:r>
      <w:r w:rsidR="00F21556">
        <w:t xml:space="preserve"> 5</w:t>
      </w:r>
      <w:r w:rsidR="002837AC">
        <w:t>4147</w:t>
      </w:r>
      <w:r w:rsidR="00F21556" w:rsidRPr="00F21556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624DF595" w14:textId="77777777" w:rsidR="00DA790F" w:rsidRPr="008647EB" w:rsidRDefault="00DA790F" w:rsidP="00144CB2">
      <w:pPr>
        <w:pStyle w:val="CaseCaption"/>
      </w:pPr>
      <w:r w:rsidRPr="008647EB">
        <w:t>CERTIFICATE OF SERVICE</w:t>
      </w:r>
    </w:p>
    <w:p w14:paraId="63D35029" w14:textId="1C2E2F53" w:rsidR="00DA790F" w:rsidRDefault="00DA790F" w:rsidP="00144CB2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18791F">
        <w:t>ill be</w:t>
      </w:r>
      <w:r w:rsidRPr="00893EAC">
        <w:t xml:space="preserve"> provided to all parties of record via electronic mail on</w:t>
      </w:r>
      <w:r w:rsidR="00DA4635">
        <w:t xml:space="preserve"> </w:t>
      </w:r>
      <w:r w:rsidR="00DA4635">
        <w:fldChar w:fldCharType="begin"/>
      </w:r>
      <w:r w:rsidR="00DA4635">
        <w:instrText xml:space="preserve"> DATE \@ "MMMM d, yyyy" </w:instrText>
      </w:r>
      <w:r w:rsidR="00DA4635">
        <w:fldChar w:fldCharType="separate"/>
      </w:r>
      <w:r w:rsidR="001F12F7">
        <w:rPr>
          <w:noProof/>
        </w:rPr>
        <w:t>April 25, 2023</w:t>
      </w:r>
      <w:r w:rsidR="00DA4635">
        <w:fldChar w:fldCharType="end"/>
      </w:r>
      <w:r w:rsidR="008E1F6D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3CB7187A" w14:textId="77777777" w:rsidR="00D95E85" w:rsidRDefault="00D95E85" w:rsidP="00144CB2">
      <w:pPr>
        <w:pStyle w:val="Paragraph"/>
        <w:keepNext/>
        <w:keepLines/>
      </w:pPr>
    </w:p>
    <w:p w14:paraId="59AC0335" w14:textId="77777777" w:rsidR="0018791F" w:rsidRPr="0018791F" w:rsidRDefault="0018791F" w:rsidP="0018791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napToGrid w:val="0"/>
        </w:rPr>
      </w:pPr>
      <w:r w:rsidRPr="0018791F">
        <w:rPr>
          <w:u w:val="single"/>
        </w:rPr>
        <w:t xml:space="preserve">  /s/ Forrest Smith</w:t>
      </w:r>
      <w:r w:rsidRPr="0018791F">
        <w:rPr>
          <w:u w:val="single"/>
        </w:rPr>
        <w:tab/>
      </w:r>
      <w:r w:rsidRPr="0018791F">
        <w:rPr>
          <w:snapToGrid w:val="0"/>
        </w:rPr>
        <w:t xml:space="preserve"> </w:t>
      </w:r>
    </w:p>
    <w:p w14:paraId="3703F0DB" w14:textId="77777777" w:rsidR="0018791F" w:rsidRPr="0018791F" w:rsidRDefault="0018791F" w:rsidP="0018791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18791F">
        <w:t>Forrest Smith</w:t>
      </w:r>
    </w:p>
    <w:p w14:paraId="2AF81FA2" w14:textId="77777777" w:rsidR="00D95E85" w:rsidRPr="008647EB" w:rsidRDefault="00D95E85" w:rsidP="00D95E85">
      <w:pPr>
        <w:pStyle w:val="Paragraph"/>
        <w:keepNext/>
        <w:keepLines/>
        <w:ind w:left="4320" w:firstLine="0"/>
      </w:pPr>
    </w:p>
    <w:sectPr w:rsidR="00D95E85" w:rsidRPr="008647EB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58932" w14:textId="77777777" w:rsidR="00F21556" w:rsidRDefault="00F21556">
      <w:pPr>
        <w:spacing w:after="0" w:line="240" w:lineRule="auto"/>
      </w:pPr>
      <w:r>
        <w:separator/>
      </w:r>
    </w:p>
  </w:endnote>
  <w:endnote w:type="continuationSeparator" w:id="0">
    <w:p w14:paraId="6F7E4F5F" w14:textId="77777777" w:rsidR="00F21556" w:rsidRDefault="00F21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550E5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6D38DC" w14:textId="77777777" w:rsidR="00071BFA" w:rsidRDefault="00071BFA" w:rsidP="008016FB">
    <w:pPr>
      <w:pStyle w:val="Footer"/>
    </w:pPr>
  </w:p>
  <w:p w14:paraId="612B1754" w14:textId="77777777" w:rsidR="00071BFA" w:rsidRDefault="00071BFA" w:rsidP="008016FB"/>
  <w:p w14:paraId="4D2ACF53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8637" w14:textId="77777777" w:rsidR="00F21556" w:rsidRDefault="00F215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3C448" w14:textId="77777777" w:rsidR="00F21556" w:rsidRDefault="00F215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64A8D" w14:textId="77777777" w:rsidR="00F21556" w:rsidRDefault="00F21556">
      <w:pPr>
        <w:spacing w:after="0" w:line="240" w:lineRule="auto"/>
      </w:pPr>
      <w:r>
        <w:separator/>
      </w:r>
    </w:p>
  </w:footnote>
  <w:footnote w:type="continuationSeparator" w:id="0">
    <w:p w14:paraId="1F3B910A" w14:textId="77777777" w:rsidR="00F21556" w:rsidRDefault="00F21556">
      <w:pPr>
        <w:spacing w:after="0" w:line="240" w:lineRule="auto"/>
      </w:pPr>
      <w:r>
        <w:continuationSeparator/>
      </w:r>
    </w:p>
  </w:footnote>
  <w:footnote w:type="continuationNotice" w:id="1">
    <w:p w14:paraId="3DE1B2B3" w14:textId="77777777" w:rsidR="00F21556" w:rsidRDefault="00F2155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AB01D" w14:textId="77777777" w:rsidR="00F21556" w:rsidRDefault="00F215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 w:val="0"/>
        <w:bCs/>
        <w:szCs w:val="20"/>
      </w:rPr>
    </w:sdtEndPr>
    <w:sdtContent>
      <w:p w14:paraId="38F2E28F" w14:textId="77777777" w:rsidR="007706FD" w:rsidRPr="00D3705C" w:rsidRDefault="00D3705C" w:rsidP="00D3705C">
        <w:pPr>
          <w:pStyle w:val="Header"/>
          <w:jc w:val="right"/>
          <w:rPr>
            <w:b w:val="0"/>
            <w:bCs/>
            <w:szCs w:val="20"/>
          </w:rPr>
        </w:pPr>
        <w:r w:rsidRPr="00BF12B1">
          <w:rPr>
            <w:b w:val="0"/>
            <w:bCs/>
            <w:szCs w:val="20"/>
          </w:rPr>
          <w:t xml:space="preserve">Page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PAGE </w:instrText>
        </w:r>
        <w:r w:rsidRPr="00BF12B1">
          <w:rPr>
            <w:b w:val="0"/>
            <w:bCs/>
            <w:szCs w:val="20"/>
          </w:rPr>
          <w:fldChar w:fldCharType="separate"/>
        </w:r>
        <w:r>
          <w:rPr>
            <w:b w:val="0"/>
            <w:bCs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  <w:r w:rsidRPr="00BF12B1">
          <w:rPr>
            <w:b w:val="0"/>
            <w:bCs/>
            <w:szCs w:val="20"/>
          </w:rPr>
          <w:t xml:space="preserve"> of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NUMPAGES  </w:instrText>
        </w:r>
        <w:r w:rsidRPr="00BF12B1">
          <w:rPr>
            <w:b w:val="0"/>
            <w:bCs/>
            <w:szCs w:val="20"/>
          </w:rPr>
          <w:fldChar w:fldCharType="separate"/>
        </w:r>
        <w:r>
          <w:rPr>
            <w:b w:val="0"/>
            <w:bCs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723C" w14:textId="77777777" w:rsidR="00F21556" w:rsidRDefault="00F215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991594836">
    <w:abstractNumId w:val="10"/>
  </w:num>
  <w:num w:numId="2" w16cid:durableId="1616518842">
    <w:abstractNumId w:val="24"/>
  </w:num>
  <w:num w:numId="3" w16cid:durableId="1511874726">
    <w:abstractNumId w:val="15"/>
  </w:num>
  <w:num w:numId="4" w16cid:durableId="733166064">
    <w:abstractNumId w:val="12"/>
  </w:num>
  <w:num w:numId="5" w16cid:durableId="1899314651">
    <w:abstractNumId w:val="23"/>
  </w:num>
  <w:num w:numId="6" w16cid:durableId="2107115161">
    <w:abstractNumId w:val="22"/>
  </w:num>
  <w:num w:numId="7" w16cid:durableId="681592253">
    <w:abstractNumId w:val="16"/>
  </w:num>
  <w:num w:numId="8" w16cid:durableId="581068376">
    <w:abstractNumId w:val="17"/>
  </w:num>
  <w:num w:numId="9" w16cid:durableId="842084735">
    <w:abstractNumId w:val="20"/>
  </w:num>
  <w:num w:numId="10" w16cid:durableId="723598159">
    <w:abstractNumId w:val="21"/>
  </w:num>
  <w:num w:numId="11" w16cid:durableId="1443188770">
    <w:abstractNumId w:val="13"/>
  </w:num>
  <w:num w:numId="12" w16cid:durableId="1883667478">
    <w:abstractNumId w:val="19"/>
  </w:num>
  <w:num w:numId="13" w16cid:durableId="424573633">
    <w:abstractNumId w:val="9"/>
  </w:num>
  <w:num w:numId="14" w16cid:durableId="619651782">
    <w:abstractNumId w:val="7"/>
  </w:num>
  <w:num w:numId="15" w16cid:durableId="439496561">
    <w:abstractNumId w:val="6"/>
  </w:num>
  <w:num w:numId="16" w16cid:durableId="799764747">
    <w:abstractNumId w:val="5"/>
  </w:num>
  <w:num w:numId="17" w16cid:durableId="1837332929">
    <w:abstractNumId w:val="4"/>
  </w:num>
  <w:num w:numId="18" w16cid:durableId="199633647">
    <w:abstractNumId w:val="8"/>
  </w:num>
  <w:num w:numId="19" w16cid:durableId="1939943754">
    <w:abstractNumId w:val="3"/>
  </w:num>
  <w:num w:numId="20" w16cid:durableId="826819918">
    <w:abstractNumId w:val="2"/>
  </w:num>
  <w:num w:numId="21" w16cid:durableId="79912160">
    <w:abstractNumId w:val="1"/>
  </w:num>
  <w:num w:numId="22" w16cid:durableId="2071267105">
    <w:abstractNumId w:val="0"/>
  </w:num>
  <w:num w:numId="23" w16cid:durableId="24672536">
    <w:abstractNumId w:val="11"/>
  </w:num>
  <w:num w:numId="24" w16cid:durableId="1806581154">
    <w:abstractNumId w:val="14"/>
  </w:num>
  <w:num w:numId="25" w16cid:durableId="19971490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556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1FCD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A7553"/>
    <w:rsid w:val="000B04D8"/>
    <w:rsid w:val="000B10C9"/>
    <w:rsid w:val="000B163B"/>
    <w:rsid w:val="000B1812"/>
    <w:rsid w:val="000B18EF"/>
    <w:rsid w:val="000B5BCF"/>
    <w:rsid w:val="000B5F1B"/>
    <w:rsid w:val="000C21B2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4CB2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8791F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12F7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7AC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214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2F765B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77D11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D5BE2"/>
    <w:rsid w:val="003E1385"/>
    <w:rsid w:val="003E180A"/>
    <w:rsid w:val="003E1AA5"/>
    <w:rsid w:val="003E36D7"/>
    <w:rsid w:val="003E7A59"/>
    <w:rsid w:val="003E7BE8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2DED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30A6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17BD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897"/>
    <w:rsid w:val="0077291E"/>
    <w:rsid w:val="00773425"/>
    <w:rsid w:val="0077490F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DD2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795B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0EFB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6B21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3FE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26AA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CF6569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3626B"/>
    <w:rsid w:val="00D3705C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95E85"/>
    <w:rsid w:val="00DA03AE"/>
    <w:rsid w:val="00DA0FDC"/>
    <w:rsid w:val="00DA1207"/>
    <w:rsid w:val="00DA2E1A"/>
    <w:rsid w:val="00DA3D1A"/>
    <w:rsid w:val="00DA4115"/>
    <w:rsid w:val="00DA463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1556"/>
    <w:rsid w:val="00F24387"/>
    <w:rsid w:val="00F24A55"/>
    <w:rsid w:val="00F24DE6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73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48474A"/>
  <w15:chartTrackingRefBased/>
  <w15:docId w15:val="{A8E2D685-5C9C-433C-B0CE-E073C86CA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D95E85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3705C"/>
    <w:rPr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4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Legal\2022%20Legal%20Templates\Routine%20Filings\Water\amend%20water%20ccn%20insuff%20-%20AUTO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amend water ccn insuff - AUTO</Template>
  <TotalTime>6</TotalTime>
  <Pages>3</Pages>
  <Words>540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53866 Staff</vt:lpstr>
    </vt:vector>
  </TitlesOfParts>
  <Manager/>
  <Company>Public Utility Commission of Texas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53866 Staff</dc:title>
  <dc:subject/>
  <dc:creator>Bernice Cox</dc:creator>
  <cp:keywords>pleading</cp:keywords>
  <dc:description>Commission Staff’s</dc:description>
  <cp:lastModifiedBy>Forrest Smith</cp:lastModifiedBy>
  <cp:revision>8</cp:revision>
  <cp:lastPrinted>2006-01-30T16:46:00Z</cp:lastPrinted>
  <dcterms:created xsi:type="dcterms:W3CDTF">2023-04-11T20:37:00Z</dcterms:created>
  <dcterms:modified xsi:type="dcterms:W3CDTF">2023-04-25T17:24:00Z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54147</vt:r8>
  </property>
  <property fmtid="{D5CDD505-2E9C-101B-9397-08002B2CF9AE}" pid="3" name="DocStyle" linkTarget="DocumentStyle">
    <vt:lpwstr>APPLICATION OF UNDINE TEXAS, LLC TO AMEND ITS sewER CERTIFICATE OF CONVENIENCE AND NECESSITY IN FORT BEND COUNTY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54147 </vt:lpwstr>
  </property>
  <property fmtid="{D5CDD505-2E9C-101B-9397-08002B2CF9AE}" pid="6" name="Control Number" linkTarget="DocNo">
    <vt:r8>54147</vt:r8>
  </property>
</Properties>
</file>